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606" w:rsidRDefault="00672606" w:rsidP="0067260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公司不动产物权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 w:rsidRPr="000E3ABF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 w:rsidRPr="000E3ABF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不动产物权凭证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Pr="000E3ABF" w:rsidRDefault="00672606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 w:rsidRPr="000E3ABF"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672606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 w:rsidRPr="000E3ABF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672606" w:rsidRDefault="00672606" w:rsidP="0067260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672606" w:rsidRDefault="00672606" w:rsidP="000E3AB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自然人不动产物权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67260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67260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 w:rsidRPr="005C6646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不动产物权凭证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 w:rsidRPr="005C6646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both"/>
              <w:rPr>
                <w:kern w:val="2"/>
                <w:sz w:val="18"/>
                <w:szCs w:val="18"/>
              </w:rPr>
            </w:pPr>
            <w:r w:rsidRPr="005C6646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672606" w:rsidRDefault="00672606" w:rsidP="004E678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672606" w:rsidRDefault="00672606" w:rsidP="004E678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67260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67260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67260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7260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606" w:rsidRDefault="00672606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72606" w:rsidRDefault="00672606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672606" w:rsidRDefault="00672606" w:rsidP="00743F66">
      <w:pPr>
        <w:rPr>
          <w:rFonts w:cs="Times New Roman"/>
        </w:rPr>
      </w:pPr>
    </w:p>
    <w:p w:rsidR="00672606" w:rsidRDefault="00672606" w:rsidP="00743F66">
      <w:pPr>
        <w:rPr>
          <w:rFonts w:cs="Times New Roman"/>
        </w:rPr>
      </w:pPr>
    </w:p>
    <w:p w:rsidR="00672606" w:rsidRDefault="00672606" w:rsidP="00743F66">
      <w:pPr>
        <w:rPr>
          <w:rFonts w:cs="Times New Roman"/>
        </w:rPr>
      </w:pPr>
    </w:p>
    <w:p w:rsidR="00672606" w:rsidRDefault="00672606" w:rsidP="00743F66">
      <w:pPr>
        <w:rPr>
          <w:rFonts w:cs="Times New Roman"/>
        </w:rPr>
      </w:pPr>
    </w:p>
    <w:p w:rsidR="00672606" w:rsidRDefault="00672606" w:rsidP="00743F66">
      <w:pPr>
        <w:rPr>
          <w:rFonts w:cs="Times New Roman"/>
        </w:rPr>
      </w:pPr>
    </w:p>
    <w:p w:rsidR="00672606" w:rsidRPr="00743F66" w:rsidRDefault="00672606" w:rsidP="00743F66">
      <w:pPr>
        <w:rPr>
          <w:rFonts w:cs="Times New Roman"/>
        </w:rPr>
      </w:pPr>
    </w:p>
    <w:sectPr w:rsidR="00672606" w:rsidRPr="00743F6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606" w:rsidRDefault="00672606" w:rsidP="0044422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72606" w:rsidRDefault="00672606" w:rsidP="0044422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606" w:rsidRDefault="00672606" w:rsidP="0044422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72606" w:rsidRDefault="00672606" w:rsidP="0044422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C9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3ABF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1100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6A58"/>
    <w:rsid w:val="0019797C"/>
    <w:rsid w:val="00197BC8"/>
    <w:rsid w:val="001A3038"/>
    <w:rsid w:val="001A6AA8"/>
    <w:rsid w:val="001B3330"/>
    <w:rsid w:val="001B3F9B"/>
    <w:rsid w:val="001B41EA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4E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4225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6788"/>
    <w:rsid w:val="004E7C65"/>
    <w:rsid w:val="004F17A6"/>
    <w:rsid w:val="004F1BE2"/>
    <w:rsid w:val="004F1CE1"/>
    <w:rsid w:val="004F1CFE"/>
    <w:rsid w:val="004F242F"/>
    <w:rsid w:val="004F6708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07E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C6646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472A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09C6"/>
    <w:rsid w:val="00651345"/>
    <w:rsid w:val="006516B0"/>
    <w:rsid w:val="00654155"/>
    <w:rsid w:val="00661CA5"/>
    <w:rsid w:val="006637B5"/>
    <w:rsid w:val="00663C67"/>
    <w:rsid w:val="00665482"/>
    <w:rsid w:val="00671E64"/>
    <w:rsid w:val="00672606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C98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3526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3F66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4890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0BC0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22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4422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4422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4422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4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145</Words>
  <Characters>827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2018-07-21T11:34:00Z</dcterms:created>
  <dcterms:modified xsi:type="dcterms:W3CDTF">2018-08-04T06:24:00Z</dcterms:modified>
</cp:coreProperties>
</file>